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5C7" w:rsidRDefault="00F425C7" w:rsidP="00771613">
      <w:pPr>
        <w:pStyle w:val="Heading1"/>
        <w:rPr>
          <w:b/>
          <w:lang w:val="ru-RU"/>
        </w:rPr>
      </w:pPr>
    </w:p>
    <w:p w:rsidR="00F425C7" w:rsidRPr="00332AC9" w:rsidRDefault="00F425C7" w:rsidP="00771613">
      <w:pPr>
        <w:rPr>
          <w:lang w:val="ru-RU"/>
        </w:rPr>
      </w:pPr>
    </w:p>
    <w:p w:rsidR="00F425C7" w:rsidRDefault="00F425C7" w:rsidP="00771613">
      <w:pPr>
        <w:framePr w:hSpace="141" w:wrap="around" w:vAnchor="text" w:hAnchor="page" w:x="6016" w:y="1"/>
        <w:rPr>
          <w:noProof/>
        </w:rPr>
      </w:pPr>
      <w:r w:rsidRPr="009372F7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F425C7" w:rsidRDefault="00F425C7" w:rsidP="00771613">
      <w:pPr>
        <w:jc w:val="center"/>
        <w:rPr>
          <w:rFonts w:cs="Tahoma"/>
          <w:b/>
          <w:sz w:val="28"/>
          <w:szCs w:val="28"/>
        </w:rPr>
      </w:pPr>
    </w:p>
    <w:p w:rsidR="00F425C7" w:rsidRDefault="00F425C7" w:rsidP="00771613">
      <w:pPr>
        <w:jc w:val="center"/>
        <w:rPr>
          <w:rFonts w:cs="Tahoma"/>
          <w:b/>
          <w:sz w:val="28"/>
          <w:szCs w:val="28"/>
        </w:rPr>
      </w:pPr>
    </w:p>
    <w:p w:rsidR="00F425C7" w:rsidRDefault="00F425C7" w:rsidP="00771613">
      <w:pPr>
        <w:jc w:val="center"/>
        <w:rPr>
          <w:rFonts w:cs="Tahoma"/>
          <w:b/>
          <w:sz w:val="28"/>
          <w:szCs w:val="28"/>
        </w:rPr>
      </w:pPr>
    </w:p>
    <w:p w:rsidR="00F425C7" w:rsidRDefault="00F425C7" w:rsidP="00771613">
      <w:pPr>
        <w:jc w:val="center"/>
        <w:rPr>
          <w:rFonts w:cs="Tahoma"/>
          <w:b/>
          <w:sz w:val="28"/>
          <w:szCs w:val="28"/>
        </w:rPr>
      </w:pPr>
    </w:p>
    <w:p w:rsidR="00F425C7" w:rsidRDefault="00F425C7" w:rsidP="00771613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F425C7" w:rsidRDefault="00F425C7" w:rsidP="00771613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F425C7" w:rsidRDefault="00F425C7" w:rsidP="00771613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F425C7" w:rsidRDefault="00F425C7" w:rsidP="00771613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F425C7" w:rsidRPr="0039378D" w:rsidRDefault="00F425C7" w:rsidP="00771613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F425C7" w:rsidRDefault="00F425C7" w:rsidP="00771613"/>
    <w:p w:rsidR="00F425C7" w:rsidRPr="0039378D" w:rsidRDefault="00F425C7" w:rsidP="00771613">
      <w:pPr>
        <w:rPr>
          <w:sz w:val="28"/>
          <w:szCs w:val="28"/>
        </w:rPr>
      </w:pPr>
      <w:r>
        <w:rPr>
          <w:sz w:val="28"/>
          <w:szCs w:val="28"/>
        </w:rPr>
        <w:t>28</w:t>
      </w:r>
      <w:r w:rsidRPr="00224840">
        <w:rPr>
          <w:sz w:val="28"/>
          <w:szCs w:val="28"/>
        </w:rPr>
        <w:t xml:space="preserve"> липня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 209 -</w:t>
      </w:r>
      <w:r w:rsidRPr="0039378D">
        <w:rPr>
          <w:sz w:val="28"/>
          <w:szCs w:val="28"/>
        </w:rPr>
        <w:t xml:space="preserve">к </w:t>
      </w:r>
    </w:p>
    <w:p w:rsidR="00F425C7" w:rsidRPr="0039378D" w:rsidRDefault="00F425C7" w:rsidP="00771613">
      <w:pPr>
        <w:rPr>
          <w:b/>
        </w:rPr>
      </w:pPr>
    </w:p>
    <w:p w:rsidR="00F425C7" w:rsidRPr="005B6AF9" w:rsidRDefault="00F425C7" w:rsidP="00771613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щорічної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>основної відпустки Чебан О.С.</w:t>
      </w:r>
    </w:p>
    <w:p w:rsidR="00F425C7" w:rsidRDefault="00F425C7" w:rsidP="00771613">
      <w:pPr>
        <w:jc w:val="center"/>
        <w:rPr>
          <w:sz w:val="28"/>
        </w:rPr>
      </w:pPr>
    </w:p>
    <w:p w:rsidR="00F425C7" w:rsidRPr="001B36F7" w:rsidRDefault="00F425C7" w:rsidP="00771613">
      <w:pPr>
        <w:pStyle w:val="BodyText"/>
        <w:ind w:firstLine="708"/>
        <w:jc w:val="both"/>
        <w:rPr>
          <w:sz w:val="28"/>
          <w:szCs w:val="28"/>
        </w:rPr>
      </w:pPr>
      <w:r w:rsidRPr="00BE072F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</w:t>
      </w:r>
      <w:r>
        <w:rPr>
          <w:sz w:val="28"/>
          <w:szCs w:val="28"/>
        </w:rPr>
        <w:t xml:space="preserve"> 6, 12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заявуЧебан О.С.:</w:t>
      </w:r>
    </w:p>
    <w:p w:rsidR="00F425C7" w:rsidRDefault="00F425C7" w:rsidP="00771613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 xml:space="preserve">Надати   Чебан Олені Степанівні,  начальнику Служби у справах дітей міської ради,   частину щорічної  основної відпустки тривалістю </w:t>
      </w:r>
      <w:r w:rsidRPr="003F0886">
        <w:rPr>
          <w:highlight w:val="black"/>
        </w:rPr>
        <w:t>4 календарні днівз 09 серпня  2021 року по 12 серпня 2021 року включно,  за період роботи з 01 березня 2021 року по 09 серпня 2021 року.</w:t>
      </w:r>
      <w:r>
        <w:t xml:space="preserve"> </w:t>
      </w:r>
    </w:p>
    <w:p w:rsidR="00F425C7" w:rsidRPr="005B6AF9" w:rsidRDefault="00F425C7" w:rsidP="00771613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F425C7" w:rsidRDefault="00F425C7" w:rsidP="00771613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заступника міського голови Стоянову О.П.</w:t>
      </w:r>
    </w:p>
    <w:p w:rsidR="00F425C7" w:rsidRPr="0039378D" w:rsidRDefault="00F425C7" w:rsidP="00771613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Чебан О.С.  від 23 липня 2021 року.</w:t>
      </w:r>
    </w:p>
    <w:p w:rsidR="00F425C7" w:rsidRDefault="00F425C7" w:rsidP="00771613">
      <w:pPr>
        <w:pStyle w:val="Heading2"/>
      </w:pPr>
    </w:p>
    <w:p w:rsidR="00F425C7" w:rsidRPr="00771613" w:rsidRDefault="00F425C7" w:rsidP="00771613"/>
    <w:p w:rsidR="00F425C7" w:rsidRPr="000917CC" w:rsidRDefault="00F425C7" w:rsidP="00771613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F425C7" w:rsidRDefault="00F425C7" w:rsidP="00771613">
      <w:pPr>
        <w:pStyle w:val="Heading2"/>
      </w:pPr>
    </w:p>
    <w:p w:rsidR="00F425C7" w:rsidRDefault="00F425C7" w:rsidP="00771613">
      <w:pPr>
        <w:pStyle w:val="Heading2"/>
      </w:pPr>
    </w:p>
    <w:p w:rsidR="00F425C7" w:rsidRDefault="00F425C7" w:rsidP="00771613">
      <w:pPr>
        <w:pStyle w:val="Heading2"/>
      </w:pPr>
      <w:r>
        <w:t>З розпорядженням ознайомлена</w:t>
      </w:r>
      <w:r>
        <w:tab/>
        <w:t>_____________    О.Чебан</w:t>
      </w:r>
    </w:p>
    <w:p w:rsidR="00F425C7" w:rsidRPr="002D6B80" w:rsidRDefault="00F425C7" w:rsidP="00771613">
      <w:pPr>
        <w:rPr>
          <w:u w:val="single"/>
        </w:rPr>
      </w:pPr>
    </w:p>
    <w:p w:rsidR="00F425C7" w:rsidRDefault="00F425C7" w:rsidP="00771613"/>
    <w:p w:rsidR="00F425C7" w:rsidRDefault="00F425C7" w:rsidP="00771613"/>
    <w:p w:rsidR="00F425C7" w:rsidRDefault="00F425C7" w:rsidP="00771613"/>
    <w:p w:rsidR="00F425C7" w:rsidRDefault="00F425C7" w:rsidP="00771613"/>
    <w:p w:rsidR="00F425C7" w:rsidRDefault="00F425C7" w:rsidP="00771613"/>
    <w:p w:rsidR="00F425C7" w:rsidRDefault="00F425C7" w:rsidP="00771613"/>
    <w:p w:rsidR="00F425C7" w:rsidRDefault="00F425C7" w:rsidP="00771613"/>
    <w:p w:rsidR="00F425C7" w:rsidRPr="00E96A52" w:rsidRDefault="00F425C7" w:rsidP="0077161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F425C7" w:rsidRPr="00E96A52" w:rsidRDefault="00F425C7" w:rsidP="0077161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28 липня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 209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F425C7" w:rsidRDefault="00F425C7" w:rsidP="0077161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425C7" w:rsidRPr="000A696E" w:rsidRDefault="00F425C7" w:rsidP="00771613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частини щорічної основної відпустки Чебан О.С.</w:t>
      </w:r>
      <w:bookmarkStart w:id="0" w:name="_GoBack"/>
      <w:bookmarkEnd w:id="0"/>
    </w:p>
    <w:p w:rsidR="00F425C7" w:rsidRPr="00A84420" w:rsidRDefault="00F425C7" w:rsidP="0077161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425C7" w:rsidRPr="00CF77D5" w:rsidRDefault="00F425C7" w:rsidP="0077161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F425C7" w:rsidRPr="00E05F39" w:rsidRDefault="00F425C7" w:rsidP="00771613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F425C7" w:rsidRPr="00E05F39" w:rsidRDefault="00F425C7" w:rsidP="00771613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F425C7" w:rsidRPr="00E05F39" w:rsidRDefault="00F425C7" w:rsidP="00771613">
      <w:pPr>
        <w:rPr>
          <w:b/>
          <w:sz w:val="28"/>
          <w:szCs w:val="28"/>
        </w:rPr>
      </w:pPr>
    </w:p>
    <w:p w:rsidR="00F425C7" w:rsidRDefault="00F425C7" w:rsidP="00771613">
      <w:pPr>
        <w:rPr>
          <w:sz w:val="28"/>
          <w:szCs w:val="28"/>
        </w:rPr>
      </w:pPr>
    </w:p>
    <w:p w:rsidR="00F425C7" w:rsidRPr="00E05F39" w:rsidRDefault="00F425C7" w:rsidP="00771613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F425C7" w:rsidRPr="00E05F39" w:rsidRDefault="00F425C7" w:rsidP="00771613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F425C7" w:rsidRPr="00E05F39" w:rsidRDefault="00F425C7" w:rsidP="00771613">
      <w:pPr>
        <w:rPr>
          <w:sz w:val="28"/>
          <w:szCs w:val="28"/>
        </w:rPr>
      </w:pPr>
    </w:p>
    <w:p w:rsidR="00F425C7" w:rsidRDefault="00F425C7" w:rsidP="00771613">
      <w:pPr>
        <w:rPr>
          <w:sz w:val="28"/>
          <w:szCs w:val="28"/>
        </w:rPr>
      </w:pPr>
    </w:p>
    <w:p w:rsidR="00F425C7" w:rsidRDefault="00F425C7" w:rsidP="00771613"/>
    <w:p w:rsidR="00F425C7" w:rsidRDefault="00F425C7" w:rsidP="00771613">
      <w:pPr>
        <w:rPr>
          <w:sz w:val="28"/>
          <w:szCs w:val="28"/>
        </w:rPr>
      </w:pPr>
      <w:r>
        <w:rPr>
          <w:sz w:val="28"/>
          <w:szCs w:val="28"/>
        </w:rPr>
        <w:t>Головний спеціаліст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F425C7" w:rsidRDefault="00F425C7" w:rsidP="00771613">
      <w:pPr>
        <w:rPr>
          <w:sz w:val="28"/>
          <w:szCs w:val="28"/>
        </w:rPr>
      </w:pPr>
      <w:r>
        <w:rPr>
          <w:sz w:val="28"/>
          <w:szCs w:val="28"/>
        </w:rPr>
        <w:t>__________       Н.Бузіян</w:t>
      </w:r>
    </w:p>
    <w:p w:rsidR="00F425C7" w:rsidRDefault="00F425C7" w:rsidP="00771613"/>
    <w:p w:rsidR="00F425C7" w:rsidRDefault="00F425C7" w:rsidP="00771613"/>
    <w:p w:rsidR="00F425C7" w:rsidRPr="008410F0" w:rsidRDefault="00F425C7" w:rsidP="00771613"/>
    <w:p w:rsidR="00F425C7" w:rsidRDefault="00F425C7" w:rsidP="00771613"/>
    <w:p w:rsidR="00F425C7" w:rsidRDefault="00F425C7" w:rsidP="00771613"/>
    <w:p w:rsidR="00F425C7" w:rsidRDefault="00F425C7" w:rsidP="00771613"/>
    <w:p w:rsidR="00F425C7" w:rsidRDefault="00F425C7" w:rsidP="00771613"/>
    <w:p w:rsidR="00F425C7" w:rsidRDefault="00F425C7" w:rsidP="00771613"/>
    <w:p w:rsidR="00F425C7" w:rsidRDefault="00F425C7" w:rsidP="00771613"/>
    <w:p w:rsidR="00F425C7" w:rsidRDefault="00F425C7" w:rsidP="00771613"/>
    <w:p w:rsidR="00F425C7" w:rsidRDefault="00F425C7" w:rsidP="00771613"/>
    <w:p w:rsidR="00F425C7" w:rsidRDefault="00F425C7" w:rsidP="00771613"/>
    <w:p w:rsidR="00F425C7" w:rsidRDefault="00F425C7" w:rsidP="00771613"/>
    <w:p w:rsidR="00F425C7" w:rsidRDefault="00F425C7" w:rsidP="00771613"/>
    <w:p w:rsidR="00F425C7" w:rsidRDefault="00F425C7" w:rsidP="00771613"/>
    <w:p w:rsidR="00F425C7" w:rsidRDefault="00F425C7" w:rsidP="00771613"/>
    <w:p w:rsidR="00F425C7" w:rsidRDefault="00F425C7" w:rsidP="00771613"/>
    <w:p w:rsidR="00F425C7" w:rsidRPr="006D7188" w:rsidRDefault="00F425C7" w:rsidP="00771613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F425C7" w:rsidRDefault="00F425C7" w:rsidP="00771613"/>
    <w:p w:rsidR="00F425C7" w:rsidRDefault="00F425C7" w:rsidP="00771613"/>
    <w:p w:rsidR="00F425C7" w:rsidRDefault="00F425C7" w:rsidP="00771613"/>
    <w:p w:rsidR="00F425C7" w:rsidRDefault="00F425C7" w:rsidP="00771613"/>
    <w:p w:rsidR="00F425C7" w:rsidRDefault="00F425C7" w:rsidP="00771613"/>
    <w:p w:rsidR="00F425C7" w:rsidRDefault="00F425C7"/>
    <w:sectPr w:rsidR="00F425C7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1613"/>
    <w:rsid w:val="000917CC"/>
    <w:rsid w:val="000A696E"/>
    <w:rsid w:val="001B36F7"/>
    <w:rsid w:val="00224840"/>
    <w:rsid w:val="002D6B80"/>
    <w:rsid w:val="003010A8"/>
    <w:rsid w:val="00332AC9"/>
    <w:rsid w:val="00357583"/>
    <w:rsid w:val="0039378D"/>
    <w:rsid w:val="003F0886"/>
    <w:rsid w:val="005B6AF9"/>
    <w:rsid w:val="005E4AE2"/>
    <w:rsid w:val="006D7188"/>
    <w:rsid w:val="00771613"/>
    <w:rsid w:val="007735AB"/>
    <w:rsid w:val="007B2598"/>
    <w:rsid w:val="008410F0"/>
    <w:rsid w:val="009372F7"/>
    <w:rsid w:val="009618B2"/>
    <w:rsid w:val="00A84420"/>
    <w:rsid w:val="00B803F0"/>
    <w:rsid w:val="00BE072F"/>
    <w:rsid w:val="00CF77D5"/>
    <w:rsid w:val="00E05F39"/>
    <w:rsid w:val="00E127C7"/>
    <w:rsid w:val="00E96A52"/>
    <w:rsid w:val="00F425C7"/>
    <w:rsid w:val="00FF5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613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1613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71613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71613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71613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771613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71613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77161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771613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771613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771613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77161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71613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716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1613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2</Pages>
  <Words>282</Words>
  <Characters>1613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2</cp:revision>
  <cp:lastPrinted>2021-07-27T09:45:00Z</cp:lastPrinted>
  <dcterms:created xsi:type="dcterms:W3CDTF">2021-07-27T09:20:00Z</dcterms:created>
  <dcterms:modified xsi:type="dcterms:W3CDTF">2022-01-12T06:54:00Z</dcterms:modified>
</cp:coreProperties>
</file>